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781DE" w14:textId="77777777" w:rsidR="007055F5" w:rsidRDefault="007055F5" w:rsidP="007055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30DD247" w14:textId="77777777" w:rsidR="007055F5" w:rsidRDefault="007055F5" w:rsidP="007055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Yeoman.</w:t>
      </w:r>
    </w:p>
    <w:p w14:paraId="6448C336" w14:textId="77777777" w:rsidR="007055F5" w:rsidRDefault="007055F5" w:rsidP="007055F5">
      <w:pPr>
        <w:pStyle w:val="NoSpacing"/>
        <w:rPr>
          <w:rFonts w:cs="Times New Roman"/>
          <w:szCs w:val="24"/>
        </w:rPr>
      </w:pPr>
    </w:p>
    <w:p w14:paraId="5675CB27" w14:textId="77777777" w:rsidR="007055F5" w:rsidRDefault="007055F5" w:rsidP="007055F5">
      <w:pPr>
        <w:pStyle w:val="NoSpacing"/>
        <w:rPr>
          <w:rFonts w:cs="Times New Roman"/>
          <w:szCs w:val="24"/>
        </w:rPr>
      </w:pPr>
    </w:p>
    <w:p w14:paraId="7FFF7D84" w14:textId="77777777" w:rsidR="007055F5" w:rsidRDefault="007055F5" w:rsidP="007055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Parsons(q.v.) brought a plaint of debt against him and Thomas </w:t>
      </w:r>
      <w:proofErr w:type="spellStart"/>
      <w:r>
        <w:rPr>
          <w:rFonts w:cs="Times New Roman"/>
          <w:szCs w:val="24"/>
        </w:rPr>
        <w:t>Howys</w:t>
      </w:r>
      <w:proofErr w:type="spellEnd"/>
      <w:r>
        <w:rPr>
          <w:rFonts w:cs="Times New Roman"/>
          <w:szCs w:val="24"/>
        </w:rPr>
        <w:t xml:space="preserve"> of</w:t>
      </w:r>
    </w:p>
    <w:p w14:paraId="077F35CE" w14:textId="77777777" w:rsidR="007055F5" w:rsidRDefault="007055F5" w:rsidP="007055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Stamford(q.v.).</w:t>
      </w:r>
    </w:p>
    <w:p w14:paraId="363FD543" w14:textId="77777777" w:rsidR="007055F5" w:rsidRDefault="007055F5" w:rsidP="007055F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9E5325F" w14:textId="77777777" w:rsidR="007055F5" w:rsidRDefault="007055F5" w:rsidP="007055F5">
      <w:pPr>
        <w:pStyle w:val="NoSpacing"/>
        <w:jc w:val="both"/>
        <w:rPr>
          <w:rFonts w:cs="Times New Roman"/>
          <w:szCs w:val="24"/>
        </w:rPr>
      </w:pPr>
    </w:p>
    <w:p w14:paraId="78CA47D7" w14:textId="77777777" w:rsidR="007055F5" w:rsidRDefault="007055F5" w:rsidP="007055F5">
      <w:pPr>
        <w:pStyle w:val="NoSpacing"/>
        <w:jc w:val="both"/>
        <w:rPr>
          <w:rFonts w:cs="Times New Roman"/>
          <w:szCs w:val="24"/>
        </w:rPr>
      </w:pPr>
    </w:p>
    <w:p w14:paraId="03330170" w14:textId="77777777" w:rsidR="007055F5" w:rsidRDefault="007055F5" w:rsidP="007055F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October 2022</w:t>
      </w:r>
    </w:p>
    <w:p w14:paraId="190008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9EEC" w14:textId="77777777" w:rsidR="007055F5" w:rsidRDefault="007055F5" w:rsidP="009139A6">
      <w:r>
        <w:separator/>
      </w:r>
    </w:p>
  </w:endnote>
  <w:endnote w:type="continuationSeparator" w:id="0">
    <w:p w14:paraId="43DF5E82" w14:textId="77777777" w:rsidR="007055F5" w:rsidRDefault="007055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89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77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FA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1D16" w14:textId="77777777" w:rsidR="007055F5" w:rsidRDefault="007055F5" w:rsidP="009139A6">
      <w:r>
        <w:separator/>
      </w:r>
    </w:p>
  </w:footnote>
  <w:footnote w:type="continuationSeparator" w:id="0">
    <w:p w14:paraId="7D895267" w14:textId="77777777" w:rsidR="007055F5" w:rsidRDefault="007055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4F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89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D9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5F5"/>
    <w:rsid w:val="000666E0"/>
    <w:rsid w:val="002510B7"/>
    <w:rsid w:val="005C130B"/>
    <w:rsid w:val="007055F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1B36D"/>
  <w15:chartTrackingRefBased/>
  <w15:docId w15:val="{AE119C4D-20E5-4C00-8FCB-15BDFE23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55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2022-10-26T18:53:00Z</dcterms:created>
  <dcterms:modified xsi:type="dcterms:W3CDTF">2022-10-26T18:53:00Z</dcterms:modified>
</cp:coreProperties>
</file>